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0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30"/>
        <w:gridCol w:w="4830"/>
      </w:tblGrid>
      <w:tr w:rsidR="003B09BE" w:rsidRPr="00D25EAE" w:rsidTr="0002173F">
        <w:trPr>
          <w:trHeight w:val="270"/>
          <w:tblCellSpacing w:w="0" w:type="dxa"/>
        </w:trPr>
        <w:tc>
          <w:tcPr>
            <w:tcW w:w="4830" w:type="dxa"/>
          </w:tcPr>
          <w:p w:rsidR="003B09BE" w:rsidRPr="00977520" w:rsidRDefault="003B09BE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830" w:type="dxa"/>
          </w:tcPr>
          <w:p w:rsidR="003B09BE" w:rsidRPr="00B83F75" w:rsidRDefault="003B09BE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</w:t>
            </w:r>
            <w:r w:rsidRPr="00D25EAE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Образец №</w:t>
            </w:r>
            <w:r w:rsidRPr="00D25EAE"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>4</w:t>
            </w:r>
          </w:p>
        </w:tc>
      </w:tr>
      <w:tr w:rsidR="003B09BE" w:rsidRPr="00D25EAE" w:rsidTr="0002173F">
        <w:trPr>
          <w:trHeight w:val="283"/>
          <w:tblCellSpacing w:w="0" w:type="dxa"/>
        </w:trPr>
        <w:tc>
          <w:tcPr>
            <w:tcW w:w="4830" w:type="dxa"/>
          </w:tcPr>
          <w:p w:rsidR="003B09BE" w:rsidRPr="00977520" w:rsidRDefault="003B09BE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830" w:type="dxa"/>
          </w:tcPr>
          <w:p w:rsidR="003B09BE" w:rsidRPr="00D25EAE" w:rsidRDefault="003B09BE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</w:tbl>
    <w:p w:rsidR="003B09BE" w:rsidRPr="00977520" w:rsidRDefault="003B09BE" w:rsidP="009775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291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91"/>
      </w:tblGrid>
      <w:tr w:rsidR="003B09BE" w:rsidRPr="00A71BE8" w:rsidTr="00977520">
        <w:trPr>
          <w:trHeight w:val="1076"/>
          <w:tblCellSpacing w:w="0" w:type="dxa"/>
        </w:trPr>
        <w:tc>
          <w:tcPr>
            <w:tcW w:w="10291" w:type="dxa"/>
          </w:tcPr>
          <w:p w:rsidR="003B09BE" w:rsidRPr="00977520" w:rsidRDefault="003B09BE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B09BE" w:rsidRPr="00AF1CDD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ДЕКЛАРАЦИЯ</w:t>
            </w:r>
          </w:p>
          <w:p w:rsidR="003B09BE" w:rsidRPr="00AF1CDD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за липса на свързаност с друг участник по чл. 55, ал. 7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от </w:t>
            </w: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ЗОП, както и за липса</w:t>
            </w:r>
          </w:p>
          <w:p w:rsidR="003B09BE" w:rsidRPr="0087422E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 xml:space="preserve">на обстоятелство по чл. 8, ал. 8, т. 2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от </w:t>
            </w:r>
            <w:r w:rsidRPr="00AF1CDD">
              <w:rPr>
                <w:rFonts w:ascii="Times New Roman" w:hAnsi="Times New Roman"/>
                <w:b/>
                <w:sz w:val="24"/>
                <w:szCs w:val="24"/>
              </w:rPr>
              <w:t>ЗОП</w:t>
            </w:r>
          </w:p>
        </w:tc>
      </w:tr>
      <w:tr w:rsidR="003B09BE" w:rsidRPr="00A71BE8" w:rsidTr="00977520">
        <w:trPr>
          <w:trHeight w:val="800"/>
          <w:tblCellSpacing w:w="0" w:type="dxa"/>
        </w:trPr>
        <w:tc>
          <w:tcPr>
            <w:tcW w:w="10291" w:type="dxa"/>
          </w:tcPr>
          <w:p w:rsidR="003B09BE" w:rsidRPr="00D25EAE" w:rsidRDefault="003B09BE" w:rsidP="009775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B09BE" w:rsidRPr="00A71BE8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Подписаният/ата ...........................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...............................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</w:t>
            </w:r>
          </w:p>
        </w:tc>
      </w:tr>
      <w:tr w:rsidR="003B09BE" w:rsidRPr="00A71BE8" w:rsidTr="00977520">
        <w:trPr>
          <w:trHeight w:val="247"/>
          <w:tblCellSpacing w:w="0" w:type="dxa"/>
        </w:trPr>
        <w:tc>
          <w:tcPr>
            <w:tcW w:w="10291" w:type="dxa"/>
          </w:tcPr>
          <w:p w:rsidR="003B09BE" w:rsidRPr="00D25EAE" w:rsidRDefault="003B09BE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D25EAE">
              <w:rPr>
                <w:rFonts w:ascii="Times New Roman" w:hAnsi="Times New Roman"/>
                <w:i/>
                <w:iCs/>
              </w:rPr>
              <w:t>(трите имена)</w:t>
            </w:r>
          </w:p>
        </w:tc>
      </w:tr>
      <w:tr w:rsidR="003B09BE" w:rsidRPr="00A71BE8" w:rsidTr="00977520">
        <w:trPr>
          <w:trHeight w:val="538"/>
          <w:tblCellSpacing w:w="0" w:type="dxa"/>
        </w:trPr>
        <w:tc>
          <w:tcPr>
            <w:tcW w:w="10291" w:type="dxa"/>
          </w:tcPr>
          <w:p w:rsidR="003B09BE" w:rsidRPr="00A71BE8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9BE" w:rsidRPr="00A71BE8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данни по документ за самоличност ..........................................................................................</w:t>
            </w:r>
          </w:p>
        </w:tc>
      </w:tr>
      <w:tr w:rsidR="003B09BE" w:rsidRPr="00A71BE8" w:rsidTr="00977520">
        <w:trPr>
          <w:trHeight w:val="233"/>
          <w:tblCellSpacing w:w="0" w:type="dxa"/>
        </w:trPr>
        <w:tc>
          <w:tcPr>
            <w:tcW w:w="10291" w:type="dxa"/>
          </w:tcPr>
          <w:p w:rsidR="003B09BE" w:rsidRPr="00D25EAE" w:rsidRDefault="003B09BE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D25EAE">
              <w:rPr>
                <w:rFonts w:ascii="Times New Roman" w:hAnsi="Times New Roman"/>
                <w:i/>
                <w:iCs/>
              </w:rPr>
              <w:t>(номер на лична карта, дата, орган и място на издаването)</w:t>
            </w:r>
          </w:p>
        </w:tc>
      </w:tr>
      <w:tr w:rsidR="003B09BE" w:rsidRPr="00A71BE8" w:rsidTr="00977520">
        <w:trPr>
          <w:trHeight w:val="538"/>
          <w:tblCellSpacing w:w="0" w:type="dxa"/>
        </w:trPr>
        <w:tc>
          <w:tcPr>
            <w:tcW w:w="10291" w:type="dxa"/>
          </w:tcPr>
          <w:p w:rsidR="003B09BE" w:rsidRPr="00A71BE8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9BE" w:rsidRPr="00A71BE8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в качеството си на ........................................................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...........................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..................................</w:t>
            </w:r>
          </w:p>
        </w:tc>
      </w:tr>
      <w:tr w:rsidR="003B09BE" w:rsidRPr="00A71BE8" w:rsidTr="00977520">
        <w:trPr>
          <w:trHeight w:val="247"/>
          <w:tblCellSpacing w:w="0" w:type="dxa"/>
        </w:trPr>
        <w:tc>
          <w:tcPr>
            <w:tcW w:w="10291" w:type="dxa"/>
          </w:tcPr>
          <w:p w:rsidR="003B09BE" w:rsidRPr="00D25EAE" w:rsidRDefault="003B09BE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D25EAE">
              <w:rPr>
                <w:rFonts w:ascii="Times New Roman" w:hAnsi="Times New Roman"/>
                <w:i/>
                <w:iCs/>
              </w:rPr>
              <w:t>(длъжност)</w:t>
            </w:r>
          </w:p>
        </w:tc>
      </w:tr>
      <w:tr w:rsidR="003B09BE" w:rsidRPr="00A71BE8" w:rsidTr="00977520">
        <w:trPr>
          <w:trHeight w:val="538"/>
          <w:tblCellSpacing w:w="0" w:type="dxa"/>
        </w:trPr>
        <w:tc>
          <w:tcPr>
            <w:tcW w:w="10291" w:type="dxa"/>
          </w:tcPr>
          <w:p w:rsidR="003B09BE" w:rsidRPr="00A71BE8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9BE" w:rsidRPr="00A71BE8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на ...................................................................................................................................................</w:t>
            </w:r>
          </w:p>
        </w:tc>
      </w:tr>
      <w:tr w:rsidR="003B09BE" w:rsidRPr="00A71BE8" w:rsidTr="00977520">
        <w:trPr>
          <w:trHeight w:val="247"/>
          <w:tblCellSpacing w:w="0" w:type="dxa"/>
        </w:trPr>
        <w:tc>
          <w:tcPr>
            <w:tcW w:w="10291" w:type="dxa"/>
          </w:tcPr>
          <w:p w:rsidR="003B09BE" w:rsidRPr="00D25EAE" w:rsidRDefault="003B09BE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D25EAE">
              <w:rPr>
                <w:rFonts w:ascii="Times New Roman" w:hAnsi="Times New Roman"/>
                <w:i/>
                <w:iCs/>
              </w:rPr>
              <w:t>(наименование на участника)</w:t>
            </w:r>
          </w:p>
        </w:tc>
      </w:tr>
      <w:tr w:rsidR="003B09BE" w:rsidRPr="00A71BE8" w:rsidTr="00977520">
        <w:trPr>
          <w:trHeight w:val="538"/>
          <w:tblCellSpacing w:w="0" w:type="dxa"/>
        </w:trPr>
        <w:tc>
          <w:tcPr>
            <w:tcW w:w="10291" w:type="dxa"/>
          </w:tcPr>
          <w:p w:rsidR="003B09BE" w:rsidRPr="00A71BE8" w:rsidRDefault="003B09BE" w:rsidP="00094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9BE" w:rsidRPr="00A71BE8" w:rsidRDefault="003B09BE" w:rsidP="00094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ЕИК/БУЛСТАТ  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 xml:space="preserve">............– участник в процедура за възлагане на </w:t>
            </w:r>
          </w:p>
        </w:tc>
      </w:tr>
      <w:tr w:rsidR="003B09BE" w:rsidRPr="00A71BE8" w:rsidTr="00977520">
        <w:trPr>
          <w:trHeight w:val="1061"/>
          <w:tblCellSpacing w:w="0" w:type="dxa"/>
        </w:trPr>
        <w:tc>
          <w:tcPr>
            <w:tcW w:w="10291" w:type="dxa"/>
          </w:tcPr>
          <w:p w:rsidR="003B09BE" w:rsidRDefault="003B09BE" w:rsidP="00094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обществена поръчка с предмет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43BC">
              <w:rPr>
                <w:rFonts w:ascii="Times New Roman" w:hAnsi="Times New Roman"/>
                <w:b/>
                <w:sz w:val="24"/>
                <w:szCs w:val="24"/>
              </w:rPr>
              <w:t xml:space="preserve">„Ремонт на общинска пътна и улична мрежа в община Искър по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три </w:t>
            </w:r>
            <w:r w:rsidRPr="00AE43BC">
              <w:rPr>
                <w:rFonts w:ascii="Times New Roman" w:hAnsi="Times New Roman"/>
                <w:b/>
                <w:sz w:val="24"/>
                <w:szCs w:val="24"/>
              </w:rPr>
              <w:t>самостоятелно обособени позиции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”</w:t>
            </w:r>
            <w:r w:rsidRPr="00AE43BC">
              <w:rPr>
                <w:rFonts w:ascii="Times New Roman" w:hAnsi="Times New Roman"/>
                <w:b/>
                <w:sz w:val="24"/>
                <w:szCs w:val="24"/>
              </w:rPr>
              <w:t xml:space="preserve"> както следва: </w:t>
            </w:r>
          </w:p>
          <w:p w:rsidR="003B09BE" w:rsidRPr="00D25EAE" w:rsidRDefault="003B09BE" w:rsidP="000943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E43BC">
              <w:rPr>
                <w:rFonts w:ascii="Times New Roman" w:hAnsi="Times New Roman"/>
                <w:b/>
                <w:i/>
                <w:sz w:val="24"/>
                <w:szCs w:val="24"/>
              </w:rPr>
              <w:t>По обособена позиция:</w:t>
            </w:r>
            <w:r w:rsidRPr="00AE43BC">
              <w:rPr>
                <w:rFonts w:ascii="Times New Roman" w:hAnsi="Times New Roman"/>
                <w:b/>
                <w:sz w:val="24"/>
                <w:szCs w:val="24"/>
              </w:rPr>
              <w:t xml:space="preserve"> ……………………</w:t>
            </w:r>
            <w:r w:rsidRPr="00AE43B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</w:t>
            </w:r>
            <w:r w:rsidRPr="00AE43BC">
              <w:rPr>
                <w:rFonts w:ascii="Times New Roman" w:hAnsi="Times New Roman"/>
                <w:b/>
                <w:sz w:val="24"/>
                <w:szCs w:val="24"/>
              </w:rPr>
              <w:t>….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.................................................................................</w:t>
            </w:r>
            <w:r w:rsidRPr="00AE43B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E43BC">
              <w:rPr>
                <w:rFonts w:ascii="Times New Roman" w:hAnsi="Times New Roman"/>
                <w:b/>
                <w:i/>
                <w:sz w:val="24"/>
                <w:szCs w:val="24"/>
              </w:rPr>
              <w:t>(изписва се наименованието на обособената позиция</w:t>
            </w:r>
            <w:r w:rsidRPr="00AE43BC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)</w:t>
            </w:r>
            <w:r w:rsidRPr="00AE43BC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C436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B09BE" w:rsidRPr="00A71BE8" w:rsidTr="00977520">
        <w:trPr>
          <w:trHeight w:val="538"/>
          <w:tblCellSpacing w:w="0" w:type="dxa"/>
        </w:trPr>
        <w:tc>
          <w:tcPr>
            <w:tcW w:w="10291" w:type="dxa"/>
          </w:tcPr>
          <w:p w:rsidR="003B09BE" w:rsidRPr="00A71BE8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9BE" w:rsidRPr="00D25EAE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5EAE">
              <w:rPr>
                <w:rFonts w:ascii="Times New Roman" w:hAnsi="Times New Roman"/>
                <w:b/>
                <w:sz w:val="24"/>
                <w:szCs w:val="24"/>
              </w:rPr>
              <w:t>ДЕКЛАРИРАМ:</w:t>
            </w:r>
          </w:p>
        </w:tc>
      </w:tr>
      <w:tr w:rsidR="003B09BE" w:rsidRPr="00A71BE8" w:rsidTr="00977520">
        <w:trPr>
          <w:trHeight w:val="1076"/>
          <w:tblCellSpacing w:w="0" w:type="dxa"/>
        </w:trPr>
        <w:tc>
          <w:tcPr>
            <w:tcW w:w="10291" w:type="dxa"/>
          </w:tcPr>
          <w:p w:rsidR="003B09BE" w:rsidRPr="0002173F" w:rsidRDefault="003B09BE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B09BE" w:rsidRPr="00A71BE8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1. Представляваният от мен участник не е свързано лице по смисъла на § 1, т. 23а от допълнителните разпоредби на ЗОП или свързано предприятие по смисъла на § 1, т. 24 от допълнителните разпоредби на ЗОП с друг участник в настоящата процедура.</w:t>
            </w:r>
          </w:p>
        </w:tc>
      </w:tr>
      <w:tr w:rsidR="003B09BE" w:rsidRPr="00A71BE8" w:rsidTr="00977520">
        <w:trPr>
          <w:trHeight w:val="800"/>
          <w:tblCellSpacing w:w="0" w:type="dxa"/>
        </w:trPr>
        <w:tc>
          <w:tcPr>
            <w:tcW w:w="10291" w:type="dxa"/>
          </w:tcPr>
          <w:p w:rsidR="003B09BE" w:rsidRPr="0002173F" w:rsidRDefault="003B09BE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B09BE" w:rsidRPr="00A71BE8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 xml:space="preserve">2. За представлявания от мен участник не са налице обстоятелствата по чл. 8, ал. 8, т. 2 ЗОП по отношение на настоящата процедура за възлагане на обществена поръчка. </w:t>
            </w:r>
          </w:p>
        </w:tc>
      </w:tr>
      <w:tr w:rsidR="003B09BE" w:rsidRPr="00A71BE8" w:rsidTr="00977520">
        <w:trPr>
          <w:trHeight w:val="538"/>
          <w:tblCellSpacing w:w="0" w:type="dxa"/>
        </w:trPr>
        <w:tc>
          <w:tcPr>
            <w:tcW w:w="10291" w:type="dxa"/>
          </w:tcPr>
          <w:p w:rsidR="003B09BE" w:rsidRPr="00A71BE8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9BE" w:rsidRPr="00A71BE8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 xml:space="preserve">Известна ми е отговорността по чл. 313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от 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 xml:space="preserve">НК за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посочване на 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неверни данни.</w:t>
            </w:r>
          </w:p>
        </w:tc>
      </w:tr>
    </w:tbl>
    <w:p w:rsidR="003B09BE" w:rsidRDefault="003B09BE" w:rsidP="00F03542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3B09BE" w:rsidRPr="00A71BE8" w:rsidTr="00525117">
        <w:trPr>
          <w:tblCellSpacing w:w="0" w:type="dxa"/>
        </w:trPr>
        <w:tc>
          <w:tcPr>
            <w:tcW w:w="4815" w:type="dxa"/>
          </w:tcPr>
          <w:p w:rsidR="003B09BE" w:rsidRPr="0002173F" w:rsidRDefault="003B09BE" w:rsidP="000217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B09BE" w:rsidRPr="00A71BE8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</w:tcPr>
          <w:p w:rsidR="003B09BE" w:rsidRPr="00A71BE8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9BE" w:rsidRPr="00D25EAE" w:rsidRDefault="003B09BE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..................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......./ ..</w:t>
            </w:r>
            <w:r>
              <w:rPr>
                <w:rFonts w:ascii="Times New Roman" w:hAnsi="Times New Roman"/>
                <w:sz w:val="24"/>
                <w:szCs w:val="24"/>
              </w:rPr>
              <w:t>.....</w:t>
            </w:r>
            <w:r w:rsidRPr="00A71BE8">
              <w:rPr>
                <w:rFonts w:ascii="Times New Roman" w:hAnsi="Times New Roman"/>
                <w:sz w:val="24"/>
                <w:szCs w:val="24"/>
              </w:rPr>
              <w:t>................/ .........................</w:t>
            </w:r>
          </w:p>
        </w:tc>
      </w:tr>
      <w:tr w:rsidR="003B09BE" w:rsidRPr="00A71BE8" w:rsidTr="00525117">
        <w:trPr>
          <w:tblCellSpacing w:w="0" w:type="dxa"/>
        </w:trPr>
        <w:tc>
          <w:tcPr>
            <w:tcW w:w="4815" w:type="dxa"/>
          </w:tcPr>
          <w:p w:rsidR="003B09BE" w:rsidRPr="00A71BE8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9BE" w:rsidRPr="00A71BE8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</w:tcPr>
          <w:p w:rsidR="003B09BE" w:rsidRPr="00A71BE8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9BE" w:rsidRPr="00D25EAE" w:rsidRDefault="003B09BE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3B09BE" w:rsidRPr="00A71BE8" w:rsidTr="00525117">
        <w:trPr>
          <w:tblCellSpacing w:w="0" w:type="dxa"/>
        </w:trPr>
        <w:tc>
          <w:tcPr>
            <w:tcW w:w="4815" w:type="dxa"/>
          </w:tcPr>
          <w:p w:rsidR="003B09BE" w:rsidRPr="00A71BE8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9BE" w:rsidRPr="00D25EAE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 и печат</w:t>
            </w:r>
          </w:p>
        </w:tc>
        <w:tc>
          <w:tcPr>
            <w:tcW w:w="4830" w:type="dxa"/>
          </w:tcPr>
          <w:p w:rsidR="003B09BE" w:rsidRPr="00A71BE8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B09BE" w:rsidRPr="00D25EAE" w:rsidRDefault="003B09BE" w:rsidP="00D25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71BE8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3B09BE" w:rsidRPr="00A71BE8" w:rsidTr="00525117">
        <w:trPr>
          <w:tblCellSpacing w:w="0" w:type="dxa"/>
        </w:trPr>
        <w:tc>
          <w:tcPr>
            <w:tcW w:w="4815" w:type="dxa"/>
          </w:tcPr>
          <w:p w:rsidR="003B09BE" w:rsidRPr="00A71BE8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3B09BE" w:rsidRPr="00A71BE8" w:rsidRDefault="003B09BE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B09BE" w:rsidRPr="00302DFD" w:rsidRDefault="003B09BE" w:rsidP="00977520">
      <w:pPr>
        <w:jc w:val="both"/>
        <w:rPr>
          <w:i/>
          <w:lang w:val="bg-BG"/>
        </w:rPr>
      </w:pPr>
      <w:r w:rsidRPr="00710C5B">
        <w:rPr>
          <w:b/>
          <w:i/>
          <w:lang w:val="bg-BG"/>
        </w:rPr>
        <w:t>Забележка:</w:t>
      </w:r>
      <w:r>
        <w:rPr>
          <w:i/>
          <w:lang w:val="bg-BG"/>
        </w:rPr>
        <w:t xml:space="preserve"> </w:t>
      </w:r>
      <w:r>
        <w:rPr>
          <w:i/>
        </w:rPr>
        <w:t xml:space="preserve">При подаване на оферти и за </w:t>
      </w:r>
      <w:r>
        <w:rPr>
          <w:i/>
          <w:lang w:val="bg-BG"/>
        </w:rPr>
        <w:t>три</w:t>
      </w:r>
      <w:r>
        <w:rPr>
          <w:i/>
        </w:rPr>
        <w:t xml:space="preserve">те обособени позиции </w:t>
      </w:r>
      <w:r>
        <w:rPr>
          <w:i/>
          <w:lang w:val="bg-BG"/>
        </w:rPr>
        <w:t xml:space="preserve">образеца </w:t>
      </w:r>
      <w:r>
        <w:rPr>
          <w:i/>
        </w:rPr>
        <w:t xml:space="preserve">се подава </w:t>
      </w:r>
      <w:r>
        <w:rPr>
          <w:b/>
          <w:i/>
        </w:rPr>
        <w:t>за всяка една позиция по отделно!</w:t>
      </w:r>
    </w:p>
    <w:p w:rsidR="003B09BE" w:rsidRPr="00F03542" w:rsidRDefault="003B09BE" w:rsidP="00F03542"/>
    <w:sectPr w:rsidR="003B09BE" w:rsidRPr="00F03542" w:rsidSect="00D25EAE">
      <w:headerReference w:type="default" r:id="rId6"/>
      <w:pgSz w:w="12240" w:h="15840"/>
      <w:pgMar w:top="926" w:right="1440" w:bottom="719" w:left="1440" w:header="36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9BE" w:rsidRDefault="003B09BE">
      <w:r>
        <w:separator/>
      </w:r>
    </w:p>
  </w:endnote>
  <w:endnote w:type="continuationSeparator" w:id="0">
    <w:p w:rsidR="003B09BE" w:rsidRDefault="003B0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9BE" w:rsidRDefault="003B09BE">
      <w:r>
        <w:separator/>
      </w:r>
    </w:p>
  </w:footnote>
  <w:footnote w:type="continuationSeparator" w:id="0">
    <w:p w:rsidR="003B09BE" w:rsidRDefault="003B09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9BE" w:rsidRPr="00020E54" w:rsidRDefault="003B09BE" w:rsidP="00020E54">
    <w:pPr>
      <w:pStyle w:val="Header"/>
      <w:jc w:val="center"/>
      <w:rPr>
        <w:rStyle w:val="5pt"/>
        <w:rFonts w:ascii="Times New Roman" w:hAnsi="Times New Roman"/>
        <w:b w:val="0"/>
        <w:color w:val="000000"/>
        <w:sz w:val="24"/>
        <w:szCs w:val="24"/>
        <w:lang w:val="bg-BG" w:eastAsia="ru-RU"/>
      </w:rPr>
    </w:pPr>
    <w:r w:rsidRPr="00020E54">
      <w:rPr>
        <w:rFonts w:ascii="Times New Roman" w:hAnsi="Times New Roman"/>
        <w:sz w:val="24"/>
        <w:szCs w:val="24"/>
      </w:rPr>
      <w:t>Открита процедура за възлагане на обществена поръчка с предмет: „Ремонт на общинска пътна и улична мрежа в община Искър</w:t>
    </w:r>
    <w:r w:rsidRPr="00020E54">
      <w:rPr>
        <w:rFonts w:ascii="Times New Roman" w:hAnsi="Times New Roman"/>
        <w:sz w:val="24"/>
        <w:szCs w:val="24"/>
        <w:lang w:val="bg-BG"/>
      </w:rPr>
      <w:t xml:space="preserve"> по</w:t>
    </w:r>
    <w:r w:rsidRPr="00020E54">
      <w:rPr>
        <w:rStyle w:val="5pt"/>
        <w:rFonts w:ascii="Times New Roman" w:hAnsi="Times New Roman"/>
        <w:b w:val="0"/>
        <w:color w:val="000000"/>
        <w:sz w:val="24"/>
        <w:szCs w:val="24"/>
        <w:lang w:eastAsia="ru-RU"/>
      </w:rPr>
      <w:t xml:space="preserve"> </w:t>
    </w:r>
    <w:r w:rsidRPr="00020E54">
      <w:rPr>
        <w:rStyle w:val="5pt"/>
        <w:rFonts w:ascii="Times New Roman" w:hAnsi="Times New Roman"/>
        <w:b w:val="0"/>
        <w:color w:val="000000"/>
        <w:sz w:val="24"/>
        <w:szCs w:val="24"/>
        <w:lang w:val="bg-BG" w:eastAsia="ru-RU"/>
      </w:rPr>
      <w:t xml:space="preserve">три </w:t>
    </w:r>
    <w:r w:rsidRPr="00020E54">
      <w:rPr>
        <w:rStyle w:val="5pt"/>
        <w:rFonts w:ascii="Times New Roman" w:hAnsi="Times New Roman"/>
        <w:b w:val="0"/>
        <w:color w:val="000000"/>
        <w:sz w:val="24"/>
        <w:szCs w:val="24"/>
        <w:lang w:eastAsia="ru-RU"/>
      </w:rPr>
      <w:t>самостоятелно обособени позиции</w:t>
    </w:r>
    <w:r w:rsidRPr="00020E54">
      <w:rPr>
        <w:rStyle w:val="5pt"/>
        <w:rFonts w:ascii="Times New Roman" w:hAnsi="Times New Roman"/>
        <w:b w:val="0"/>
        <w:color w:val="000000"/>
        <w:sz w:val="24"/>
        <w:szCs w:val="24"/>
        <w:lang w:val="bg-BG" w:eastAsia="ru-RU"/>
      </w:rPr>
      <w:t xml:space="preserve">“ </w:t>
    </w:r>
  </w:p>
  <w:p w:rsidR="003B09BE" w:rsidRPr="00F758EF" w:rsidRDefault="003B09BE" w:rsidP="00F758E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11E74"/>
    <w:rsid w:val="00020E54"/>
    <w:rsid w:val="0002173F"/>
    <w:rsid w:val="00027276"/>
    <w:rsid w:val="000855CD"/>
    <w:rsid w:val="0009433A"/>
    <w:rsid w:val="001348D2"/>
    <w:rsid w:val="001614F8"/>
    <w:rsid w:val="00227F73"/>
    <w:rsid w:val="002A2F84"/>
    <w:rsid w:val="002C04EF"/>
    <w:rsid w:val="002E16FC"/>
    <w:rsid w:val="00302DFD"/>
    <w:rsid w:val="00333F8E"/>
    <w:rsid w:val="00342F97"/>
    <w:rsid w:val="003A3ED8"/>
    <w:rsid w:val="003B09BE"/>
    <w:rsid w:val="003B7087"/>
    <w:rsid w:val="00402E5C"/>
    <w:rsid w:val="004D1211"/>
    <w:rsid w:val="00516526"/>
    <w:rsid w:val="00525117"/>
    <w:rsid w:val="00553FD8"/>
    <w:rsid w:val="00584E25"/>
    <w:rsid w:val="005A3F36"/>
    <w:rsid w:val="00695687"/>
    <w:rsid w:val="006A082A"/>
    <w:rsid w:val="006F60B5"/>
    <w:rsid w:val="00710C5B"/>
    <w:rsid w:val="007403D6"/>
    <w:rsid w:val="0074197C"/>
    <w:rsid w:val="007E05EB"/>
    <w:rsid w:val="007F441F"/>
    <w:rsid w:val="00817AF0"/>
    <w:rsid w:val="0087422E"/>
    <w:rsid w:val="008925CF"/>
    <w:rsid w:val="008E0D19"/>
    <w:rsid w:val="00923B76"/>
    <w:rsid w:val="00925D14"/>
    <w:rsid w:val="00977520"/>
    <w:rsid w:val="009D1849"/>
    <w:rsid w:val="00A55A7A"/>
    <w:rsid w:val="00A6375D"/>
    <w:rsid w:val="00A71BE8"/>
    <w:rsid w:val="00AE43BC"/>
    <w:rsid w:val="00AE4DB6"/>
    <w:rsid w:val="00AF1CDD"/>
    <w:rsid w:val="00B218AF"/>
    <w:rsid w:val="00B83F75"/>
    <w:rsid w:val="00BC6ECE"/>
    <w:rsid w:val="00BE7297"/>
    <w:rsid w:val="00BF275D"/>
    <w:rsid w:val="00C16CB3"/>
    <w:rsid w:val="00C4361E"/>
    <w:rsid w:val="00CC6BC8"/>
    <w:rsid w:val="00D12EE9"/>
    <w:rsid w:val="00D25EAE"/>
    <w:rsid w:val="00E177FA"/>
    <w:rsid w:val="00E72C35"/>
    <w:rsid w:val="00E966B8"/>
    <w:rsid w:val="00EB02BC"/>
    <w:rsid w:val="00F03542"/>
    <w:rsid w:val="00F168C0"/>
    <w:rsid w:val="00F758EF"/>
    <w:rsid w:val="00FB3D05"/>
    <w:rsid w:val="00FE5C52"/>
    <w:rsid w:val="00FF0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25EA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3D05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D25EA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3D05"/>
    <w:rPr>
      <w:rFonts w:eastAsia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F758EF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F758EF"/>
    <w:rPr>
      <w:rFonts w:ascii="Arial" w:hAnsi="Arial"/>
      <w:b/>
      <w:spacing w:val="2"/>
      <w:sz w:val="10"/>
      <w:u w:val="none"/>
      <w:effect w:val="none"/>
    </w:rPr>
  </w:style>
  <w:style w:type="character" w:customStyle="1" w:styleId="CharChar4">
    <w:name w:val="Char Char4"/>
    <w:uiPriority w:val="99"/>
    <w:locked/>
    <w:rsid w:val="00020E54"/>
    <w:rPr>
      <w:sz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07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332</Words>
  <Characters>1897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ISKAR 7</cp:lastModifiedBy>
  <cp:revision>21</cp:revision>
  <dcterms:created xsi:type="dcterms:W3CDTF">2014-12-24T11:41:00Z</dcterms:created>
  <dcterms:modified xsi:type="dcterms:W3CDTF">2015-04-17T06:05:00Z</dcterms:modified>
</cp:coreProperties>
</file>